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AAD44">
      <w:pPr>
        <w:widowControl w:val="0"/>
        <w:adjustRightInd/>
        <w:snapToGrid/>
        <w:spacing w:after="0" w:line="240" w:lineRule="auto"/>
        <w:jc w:val="both"/>
        <w:rPr>
          <w:rFonts w:hint="default" w:ascii="黑体" w:hAnsi="黑体" w:eastAsia="黑体" w:cstheme="minorBidi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 w:cstheme="minorBidi"/>
          <w:kern w:val="2"/>
          <w:sz w:val="21"/>
          <w:szCs w:val="21"/>
          <w:lang w:val="en-US" w:eastAsia="zh-CN"/>
        </w:rPr>
        <w:t>附件13</w:t>
      </w:r>
      <w:bookmarkStart w:id="0" w:name="_GoBack"/>
      <w:bookmarkEnd w:id="0"/>
    </w:p>
    <w:p w14:paraId="6C86331D">
      <w:pPr>
        <w:spacing w:line="220" w:lineRule="atLeast"/>
        <w:ind w:right="42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4E1A752A">
      <w:pPr>
        <w:spacing w:line="220" w:lineRule="atLeast"/>
        <w:ind w:right="42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2025-2026年度</w:t>
      </w:r>
      <w:r>
        <w:rPr>
          <w:rFonts w:hint="eastAsia" w:ascii="方正小标宋简体" w:eastAsia="方正小标宋简体"/>
          <w:sz w:val="32"/>
          <w:szCs w:val="32"/>
        </w:rPr>
        <w:t>“校级先进团学组织”申报表</w:t>
      </w:r>
    </w:p>
    <w:tbl>
      <w:tblPr>
        <w:tblStyle w:val="4"/>
        <w:tblpPr w:leftFromText="180" w:rightFromText="180" w:vertAnchor="text" w:horzAnchor="margin" w:tblpXSpec="center" w:tblpY="97"/>
        <w:tblW w:w="8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680"/>
        <w:gridCol w:w="1881"/>
        <w:gridCol w:w="1365"/>
        <w:gridCol w:w="2228"/>
      </w:tblGrid>
      <w:tr w14:paraId="243B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C285E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组织</w:t>
            </w:r>
          </w:p>
          <w:p w14:paraId="5C3447F5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名称</w:t>
            </w:r>
          </w:p>
        </w:tc>
        <w:tc>
          <w:tcPr>
            <w:tcW w:w="3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11944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68A9">
            <w:pPr>
              <w:widowControl/>
              <w:spacing w:before="100" w:beforeAutospacing="1" w:after="100" w:afterAutospacing="1" w:line="315" w:lineRule="atLeast"/>
              <w:jc w:val="left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指导老师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37DB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</w:tr>
      <w:tr w14:paraId="7B6F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CC6A89">
            <w:pPr>
              <w:widowControl/>
              <w:spacing w:before="100" w:beforeAutospacing="1" w:after="100" w:afterAutospacing="1" w:line="315" w:lineRule="atLeast"/>
              <w:jc w:val="center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基本</w:t>
            </w:r>
          </w:p>
          <w:p w14:paraId="3C1EB431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情况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035C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组织人数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C97C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EED3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党员人数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95697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</w:tr>
      <w:tr w14:paraId="310E2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9603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E599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交入党申请书人数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A543B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C6EC3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团员总数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958BA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</w:tr>
      <w:tr w14:paraId="0C425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3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B306A">
            <w:pPr>
              <w:widowControl/>
              <w:spacing w:before="100" w:beforeAutospacing="1" w:after="100" w:afterAutospacing="1" w:line="315" w:lineRule="atLeast"/>
              <w:jc w:val="center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default" w:ascii="仿宋_GB2312" w:hAnsi="宋体" w:eastAsia="仿宋_GB2312"/>
                <w:color w:val="000000"/>
                <w:spacing w:val="15"/>
                <w:kern w:val="0"/>
                <w:sz w:val="24"/>
                <w:lang w:val="en-US" w:eastAsia="zh-CN"/>
              </w:rPr>
              <w:t>“i志愿”平台有服务时长的志愿者数</w:t>
            </w:r>
          </w:p>
        </w:tc>
        <w:tc>
          <w:tcPr>
            <w:tcW w:w="5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C420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</w:tc>
      </w:tr>
      <w:tr w14:paraId="4352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4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880755B">
            <w:pPr>
              <w:ind w:left="113" w:right="113"/>
              <w:jc w:val="center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先进事迹</w:t>
            </w:r>
          </w:p>
          <w:p w14:paraId="0134E20F">
            <w:pPr>
              <w:ind w:left="113" w:right="113"/>
              <w:jc w:val="center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lang w:val="en-US" w:eastAsia="zh-CN"/>
              </w:rPr>
              <w:t>400字以内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7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A702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0F93F4A9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2C1C64EB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280B636C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75681C78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393AA41A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2DC9B183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056AE56A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3F451806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43393B1E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31B900E2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184FE14C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310AE004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  <w:p w14:paraId="4BBE2DE0">
            <w:pPr>
              <w:widowControl/>
              <w:spacing w:before="100" w:beforeAutospacing="1" w:after="100" w:afterAutospacing="1" w:line="315" w:lineRule="atLeast"/>
              <w:rPr>
                <w:rFonts w:hint="default" w:ascii="仿宋_GB2312" w:hAnsi="宋体" w:eastAsia="仿宋_GB2312"/>
                <w:color w:val="000000"/>
                <w:spacing w:val="15"/>
                <w:kern w:val="0"/>
                <w:szCs w:val="21"/>
                <w:lang w:val="en-US" w:eastAsia="zh-CN"/>
              </w:rPr>
            </w:pPr>
          </w:p>
        </w:tc>
      </w:tr>
      <w:tr w14:paraId="1F25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8AD4">
            <w:pPr>
              <w:widowControl/>
              <w:spacing w:before="100" w:beforeAutospacing="1" w:after="100" w:afterAutospacing="1" w:line="315" w:lineRule="atLeast"/>
              <w:jc w:val="center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评选</w:t>
            </w:r>
          </w:p>
          <w:p w14:paraId="04644D2B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分数</w:t>
            </w:r>
          </w:p>
        </w:tc>
        <w:tc>
          <w:tcPr>
            <w:tcW w:w="7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593A0">
            <w:pPr>
              <w:widowControl/>
              <w:spacing w:before="100" w:beforeAutospacing="1" w:after="100" w:afterAutospacing="1" w:line="360" w:lineRule="exact"/>
              <w:ind w:right="54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  <w:p w14:paraId="643304F5">
            <w:pPr>
              <w:widowControl/>
              <w:spacing w:before="100" w:beforeAutospacing="1" w:after="100" w:afterAutospacing="1" w:line="360" w:lineRule="exact"/>
              <w:ind w:right="54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自评分数：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 xml:space="preserve">    评委分数：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  <w:t xml:space="preserve">       </w:t>
            </w:r>
          </w:p>
          <w:p w14:paraId="703F7D35">
            <w:pPr>
              <w:widowControl/>
              <w:spacing w:before="100" w:beforeAutospacing="1" w:after="100" w:afterAutospacing="1" w:line="360" w:lineRule="exact"/>
              <w:ind w:right="54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答辩分数：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 xml:space="preserve">    最终得分：</w:t>
            </w: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  <w:u w:val="single"/>
              </w:rPr>
              <w:t xml:space="preserve">       </w:t>
            </w:r>
          </w:p>
          <w:p w14:paraId="132CE8A3">
            <w:pPr>
              <w:widowControl/>
              <w:spacing w:before="100" w:beforeAutospacing="1" w:after="100" w:afterAutospacing="1" w:line="360" w:lineRule="exact"/>
              <w:ind w:right="540" w:firstLine="3645" w:firstLineChars="135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评委会签名</w:t>
            </w:r>
          </w:p>
          <w:p w14:paraId="33171B9C">
            <w:pPr>
              <w:widowControl/>
              <w:spacing w:before="100" w:beforeAutospacing="1" w:after="100" w:afterAutospacing="1" w:line="360" w:lineRule="exact"/>
              <w:ind w:right="540" w:firstLine="3915" w:firstLineChars="145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（盖章）</w:t>
            </w:r>
          </w:p>
          <w:p w14:paraId="1715C527">
            <w:pPr>
              <w:widowControl/>
              <w:spacing w:before="100" w:beforeAutospacing="1" w:after="100" w:afterAutospacing="1" w:line="315" w:lineRule="atLeast"/>
              <w:ind w:right="540" w:firstLine="3780" w:firstLineChars="140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年  月  日</w:t>
            </w:r>
          </w:p>
        </w:tc>
      </w:tr>
      <w:tr w14:paraId="5456E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2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AB547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校团</w:t>
            </w:r>
          </w:p>
          <w:p w14:paraId="2290C255">
            <w:pPr>
              <w:widowControl/>
              <w:spacing w:before="100" w:beforeAutospacing="1" w:after="100" w:afterAutospacing="1" w:line="315" w:lineRule="atLeast"/>
              <w:jc w:val="center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委意见</w:t>
            </w:r>
          </w:p>
        </w:tc>
        <w:tc>
          <w:tcPr>
            <w:tcW w:w="7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8606">
            <w:pPr>
              <w:widowControl/>
              <w:spacing w:before="100" w:beforeAutospacing="1" w:after="100" w:afterAutospacing="1" w:line="360" w:lineRule="exact"/>
              <w:ind w:right="54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 xml:space="preserve">                                             </w:t>
            </w:r>
          </w:p>
          <w:p w14:paraId="4016594A">
            <w:pPr>
              <w:widowControl/>
              <w:spacing w:before="100" w:beforeAutospacing="1" w:after="100" w:afterAutospacing="1" w:line="360" w:lineRule="exact"/>
              <w:ind w:right="540" w:firstLine="3645" w:firstLineChars="1350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  <w:p w14:paraId="6905E595">
            <w:pPr>
              <w:widowControl/>
              <w:spacing w:before="100" w:beforeAutospacing="1" w:after="100" w:afterAutospacing="1" w:line="360" w:lineRule="exact"/>
              <w:ind w:right="540" w:firstLine="3645" w:firstLineChars="1350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  <w:p w14:paraId="705EF92B">
            <w:pPr>
              <w:widowControl/>
              <w:spacing w:before="100" w:beforeAutospacing="1" w:after="100" w:afterAutospacing="1" w:line="360" w:lineRule="exact"/>
              <w:ind w:right="540" w:firstLine="3645" w:firstLineChars="1350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  <w:p w14:paraId="4FE93C63">
            <w:pPr>
              <w:widowControl/>
              <w:spacing w:before="100" w:beforeAutospacing="1" w:after="100" w:afterAutospacing="1" w:line="360" w:lineRule="exact"/>
              <w:ind w:right="540" w:firstLine="3645" w:firstLineChars="1350"/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</w:pPr>
          </w:p>
          <w:p w14:paraId="02126534">
            <w:pPr>
              <w:widowControl/>
              <w:spacing w:before="100" w:beforeAutospacing="1" w:after="100" w:afterAutospacing="1" w:line="360" w:lineRule="exact"/>
              <w:ind w:right="540" w:firstLine="3645" w:firstLineChars="135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团委书记签名</w:t>
            </w:r>
          </w:p>
          <w:p w14:paraId="18A0A66A">
            <w:pPr>
              <w:widowControl/>
              <w:spacing w:before="100" w:beforeAutospacing="1" w:after="100" w:afterAutospacing="1" w:line="360" w:lineRule="exact"/>
              <w:ind w:right="540" w:firstLine="3915" w:firstLineChars="145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（盖章）</w:t>
            </w:r>
          </w:p>
          <w:p w14:paraId="177E97F8">
            <w:pPr>
              <w:widowControl/>
              <w:spacing w:before="100" w:beforeAutospacing="1" w:after="100" w:afterAutospacing="1" w:line="315" w:lineRule="atLeast"/>
              <w:ind w:right="540" w:firstLine="3645" w:firstLineChars="1350"/>
              <w:rPr>
                <w:rFonts w:ascii="仿宋_GB2312" w:hAnsi="宋体" w:eastAsia="仿宋_GB2312"/>
                <w:color w:val="000000"/>
                <w:spacing w:val="15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15"/>
                <w:kern w:val="0"/>
                <w:sz w:val="24"/>
              </w:rPr>
              <w:t>年  月  日</w:t>
            </w:r>
          </w:p>
        </w:tc>
      </w:tr>
    </w:tbl>
    <w:p w14:paraId="60F6D662"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.请勿更改申报表格式，保持本表在两页纸内，纸质版请双面打印。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E19595-966B-453C-B1FB-28D151D608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71A02DC-5FE0-4F3A-A1AC-8D8E467E15BD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28DF55C-BD94-4565-9F7E-2F1A81CD938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DF43C5F-0720-4A1A-ACC1-10C930B89189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5AC4DA43-64F3-454F-89CC-D7DDB3F0D5AA}"/>
  </w:font>
  <w:font w:name="WPSEMBED26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lMjE4OGUwYTI3YTYzNzdhYzNlNDY2NDZmNjc4ZTkifQ=="/>
  </w:docVars>
  <w:rsids>
    <w:rsidRoot w:val="00E216DF"/>
    <w:rsid w:val="00874141"/>
    <w:rsid w:val="00B72842"/>
    <w:rsid w:val="00E216DF"/>
    <w:rsid w:val="02E64BD6"/>
    <w:rsid w:val="05842D1D"/>
    <w:rsid w:val="08F752A2"/>
    <w:rsid w:val="1A6661B5"/>
    <w:rsid w:val="1BA321ED"/>
    <w:rsid w:val="1D6E4938"/>
    <w:rsid w:val="1DD7191D"/>
    <w:rsid w:val="1FA21CD3"/>
    <w:rsid w:val="2374748D"/>
    <w:rsid w:val="25B26923"/>
    <w:rsid w:val="2DC436ED"/>
    <w:rsid w:val="365732E5"/>
    <w:rsid w:val="427C00E0"/>
    <w:rsid w:val="458A7FDC"/>
    <w:rsid w:val="4BA3207E"/>
    <w:rsid w:val="4DF2028E"/>
    <w:rsid w:val="4DFF2E26"/>
    <w:rsid w:val="50D90FD3"/>
    <w:rsid w:val="5C665915"/>
    <w:rsid w:val="5E5F0621"/>
    <w:rsid w:val="6E1B7C9C"/>
    <w:rsid w:val="70BF02C7"/>
    <w:rsid w:val="7531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172</Words>
  <Characters>184</Characters>
  <Lines>4</Lines>
  <Paragraphs>1</Paragraphs>
  <TotalTime>0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2020-04-30T04:56:00Z</dcterms:created>
  <dc:creator>清华</dc:creator>
  <cp:lastModifiedBy>夕凪</cp:lastModifiedBy>
  <dcterms:modified xsi:type="dcterms:W3CDTF">2026-04-02T14:18:55Z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E46EEF44ED894BFE9652D2E4857D5BF4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